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F30F5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RESTWOLD</w:t>
      </w:r>
      <w:r>
        <w:rPr>
          <w:rFonts w:ascii="Times New Roman" w:hAnsi="Times New Roman" w:cs="Times New Roman"/>
        </w:rPr>
        <w:t xml:space="preserve">      (fl.1484)</w:t>
      </w:r>
    </w:p>
    <w:p w14:paraId="58960F61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London, gentleman, and of Chalfont, Buckinghamshire.</w:t>
      </w:r>
    </w:p>
    <w:p w14:paraId="0FD8D70E" w14:textId="77777777" w:rsidR="00943B33" w:rsidRDefault="00943B33" w:rsidP="00943B33">
      <w:pPr>
        <w:rPr>
          <w:rFonts w:ascii="Times New Roman" w:hAnsi="Times New Roman" w:cs="Times New Roman"/>
        </w:rPr>
      </w:pPr>
    </w:p>
    <w:p w14:paraId="0CBEED42" w14:textId="77777777" w:rsidR="00943B33" w:rsidRDefault="00943B33" w:rsidP="00943B33">
      <w:pPr>
        <w:rPr>
          <w:rFonts w:ascii="Times New Roman" w:hAnsi="Times New Roman" w:cs="Times New Roman"/>
        </w:rPr>
      </w:pPr>
    </w:p>
    <w:p w14:paraId="28C37EAF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>13 Feb,1477</w:t>
      </w:r>
      <w:r w:rsidRPr="00BE2CEC">
        <w:rPr>
          <w:rFonts w:ascii="Times New Roman" w:hAnsi="Times New Roman" w:cs="Times New Roman"/>
        </w:rPr>
        <w:tab/>
        <w:t>He was on a commission to enquire by oath of good men of the counties</w:t>
      </w:r>
    </w:p>
    <w:p w14:paraId="6EDFB658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 xml:space="preserve">of Kent, Hertfordshire, Essex, Surrey, Middlesex, Berkshire, </w:t>
      </w:r>
    </w:p>
    <w:p w14:paraId="176345B5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>Buckinghamshire, Oxfordshire and Gloucestershire into the capture of swans</w:t>
      </w:r>
    </w:p>
    <w:p w14:paraId="5675EE6B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>and cygnets on the River Thames and its tributaries from Cirencester to its</w:t>
      </w:r>
    </w:p>
    <w:p w14:paraId="05486B85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 xml:space="preserve">mouth, the alteration or deletion of  marks and the taking of swans eggs </w:t>
      </w:r>
    </w:p>
    <w:p w14:paraId="46518F54" w14:textId="77777777" w:rsidR="00BE2CEC" w:rsidRP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>and to arrest and imprison the offenders.</w:t>
      </w:r>
    </w:p>
    <w:p w14:paraId="63AA8E3B" w14:textId="41F46454" w:rsidR="00BE2CEC" w:rsidRDefault="00BE2CEC" w:rsidP="00BE2CEC">
      <w:pPr>
        <w:rPr>
          <w:rFonts w:ascii="Times New Roman" w:hAnsi="Times New Roman" w:cs="Times New Roman"/>
        </w:rPr>
      </w:pPr>
      <w:r w:rsidRPr="00BE2CEC">
        <w:rPr>
          <w:rFonts w:ascii="Times New Roman" w:hAnsi="Times New Roman" w:cs="Times New Roman"/>
        </w:rPr>
        <w:tab/>
      </w:r>
      <w:r w:rsidRPr="00BE2CEC">
        <w:rPr>
          <w:rFonts w:ascii="Times New Roman" w:hAnsi="Times New Roman" w:cs="Times New Roman"/>
        </w:rPr>
        <w:tab/>
        <w:t>(C.P.R. 1476-85 p.24)</w:t>
      </w:r>
    </w:p>
    <w:p w14:paraId="13A0C729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Rynds of London, skinner(q.v.), brought a plaint of debt against him,</w:t>
      </w:r>
    </w:p>
    <w:p w14:paraId="1A051CA1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Rokes of London(q.v.) and William Chertsey of Dartford,</w:t>
      </w:r>
    </w:p>
    <w:p w14:paraId="512810D2" w14:textId="77777777" w:rsidR="00943B33" w:rsidRDefault="00943B33" w:rsidP="00943B3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Kent(q.v.).</w:t>
      </w:r>
    </w:p>
    <w:p w14:paraId="091A3B4F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E61F235" w14:textId="77777777" w:rsidR="00943B33" w:rsidRDefault="00943B33" w:rsidP="00943B33">
      <w:pPr>
        <w:rPr>
          <w:rFonts w:ascii="Times New Roman" w:hAnsi="Times New Roman" w:cs="Times New Roman"/>
        </w:rPr>
      </w:pPr>
    </w:p>
    <w:p w14:paraId="1E95B10D" w14:textId="77777777" w:rsidR="00943B33" w:rsidRDefault="00943B33" w:rsidP="00943B33">
      <w:pPr>
        <w:rPr>
          <w:rFonts w:ascii="Times New Roman" w:hAnsi="Times New Roman" w:cs="Times New Roman"/>
        </w:rPr>
      </w:pPr>
    </w:p>
    <w:p w14:paraId="6FB5F25F" w14:textId="77777777" w:rsidR="00943B33" w:rsidRDefault="00943B33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December 2018</w:t>
      </w:r>
    </w:p>
    <w:p w14:paraId="0D891EE8" w14:textId="6739B952" w:rsidR="00BE2CEC" w:rsidRDefault="00BE2CEC" w:rsidP="00943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2025</w:t>
      </w:r>
    </w:p>
    <w:p w14:paraId="32201E9F" w14:textId="77777777" w:rsidR="002D0652" w:rsidRPr="00E71FC3" w:rsidRDefault="002D065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C4F41" w14:textId="77777777" w:rsidR="002D0652" w:rsidRDefault="002D0652" w:rsidP="00E71FC3">
      <w:r>
        <w:separator/>
      </w:r>
    </w:p>
  </w:endnote>
  <w:endnote w:type="continuationSeparator" w:id="0">
    <w:p w14:paraId="76B6F5A0" w14:textId="77777777" w:rsidR="002D0652" w:rsidRDefault="002D06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D89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968C" w14:textId="77777777" w:rsidR="002D0652" w:rsidRDefault="002D0652" w:rsidP="00E71FC3">
      <w:r>
        <w:separator/>
      </w:r>
    </w:p>
  </w:footnote>
  <w:footnote w:type="continuationSeparator" w:id="0">
    <w:p w14:paraId="64C302D1" w14:textId="77777777" w:rsidR="002D0652" w:rsidRDefault="002D06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B33"/>
    <w:rsid w:val="001A7C09"/>
    <w:rsid w:val="002D0652"/>
    <w:rsid w:val="002F5110"/>
    <w:rsid w:val="00577BD5"/>
    <w:rsid w:val="00656CBA"/>
    <w:rsid w:val="006A1F77"/>
    <w:rsid w:val="00733BE7"/>
    <w:rsid w:val="00943B33"/>
    <w:rsid w:val="00AB52E8"/>
    <w:rsid w:val="00B16D3F"/>
    <w:rsid w:val="00BB41AC"/>
    <w:rsid w:val="00BE2C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EDB19"/>
  <w15:chartTrackingRefBased/>
  <w15:docId w15:val="{D5FE719B-E9E1-4B10-ABDB-05484FAF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B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43B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113</Words>
  <Characters>753</Characters>
  <Application>Microsoft Office Word</Application>
  <DocSecurity>0</DocSecurity>
  <Lines>37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2018-12-10T22:11:00Z</dcterms:created>
  <dcterms:modified xsi:type="dcterms:W3CDTF">2025-12-20T08:04:00Z</dcterms:modified>
</cp:coreProperties>
</file>